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D700C" w14:textId="7E064733" w:rsidR="001A3EF2" w:rsidRDefault="001A3EF2" w:rsidP="001A3EF2">
      <w:pPr>
        <w:pStyle w:val="LSHeader"/>
      </w:pPr>
      <w:r>
        <w:t>3GPP TSG CT4 126</w:t>
      </w:r>
      <w:r>
        <w:tab/>
        <w:t>C4-245</w:t>
      </w:r>
      <w:r>
        <w:t>291</w:t>
      </w:r>
    </w:p>
    <w:p w14:paraId="5A70567F" w14:textId="77777777" w:rsidR="001A3EF2" w:rsidRDefault="001A3EF2" w:rsidP="001A3EF2">
      <w:pPr>
        <w:pStyle w:val="LSHeader"/>
      </w:pPr>
      <w:r>
        <w:t>Orlando, US, 18 - 22 November, 2024</w:t>
      </w:r>
      <w:r>
        <w:br/>
      </w:r>
    </w:p>
    <w:p w14:paraId="12031188" w14:textId="1DA25F51" w:rsidR="00D31981" w:rsidRPr="006A629D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A629D">
        <w:rPr>
          <w:rFonts w:ascii="Arial" w:hAnsi="Arial" w:cs="Arial"/>
          <w:b/>
          <w:sz w:val="22"/>
          <w:szCs w:val="22"/>
        </w:rPr>
        <w:t>3GPP TSG-SA3 Meeting #11</w:t>
      </w:r>
      <w:r w:rsidR="00C4569C" w:rsidRPr="006A629D">
        <w:rPr>
          <w:rFonts w:ascii="Arial" w:hAnsi="Arial" w:cs="Arial"/>
          <w:b/>
          <w:sz w:val="22"/>
          <w:szCs w:val="22"/>
        </w:rPr>
        <w:t>9</w:t>
      </w:r>
      <w:r w:rsidRPr="006A629D">
        <w:rPr>
          <w:rFonts w:ascii="Arial" w:hAnsi="Arial" w:cs="Arial"/>
          <w:b/>
          <w:sz w:val="22"/>
          <w:szCs w:val="22"/>
        </w:rPr>
        <w:tab/>
        <w:t>S3-24</w:t>
      </w:r>
      <w:r w:rsidR="006A629D" w:rsidRPr="006A629D">
        <w:rPr>
          <w:rFonts w:ascii="Arial" w:hAnsi="Arial" w:cs="Arial"/>
          <w:b/>
          <w:sz w:val="22"/>
          <w:szCs w:val="22"/>
        </w:rPr>
        <w:t>4845</w:t>
      </w:r>
    </w:p>
    <w:p w14:paraId="7A6C9B13" w14:textId="77777777" w:rsidR="006A629D" w:rsidRPr="00872560" w:rsidRDefault="006A629D" w:rsidP="006A629D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BF584B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6D1F">
        <w:rPr>
          <w:rFonts w:ascii="Arial" w:hAnsi="Arial" w:cs="Arial"/>
          <w:b/>
          <w:sz w:val="22"/>
          <w:szCs w:val="22"/>
        </w:rPr>
        <w:t>Reply-</w:t>
      </w:r>
      <w:r w:rsidR="006F6D1F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1340E" w:rsidRPr="0071340E">
        <w:rPr>
          <w:rFonts w:ascii="Arial" w:hAnsi="Arial" w:cs="Arial"/>
          <w:b/>
          <w:sz w:val="22"/>
          <w:szCs w:val="22"/>
        </w:rPr>
        <w:t>GSMA CVD-2023-0069 5G Core Network Attacks</w:t>
      </w:r>
    </w:p>
    <w:p w14:paraId="06BA196E" w14:textId="14B0684F" w:rsidR="00B97703" w:rsidRPr="00AD679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D6792">
        <w:rPr>
          <w:rFonts w:ascii="Arial" w:hAnsi="Arial" w:cs="Arial"/>
          <w:b/>
          <w:bCs/>
          <w:sz w:val="22"/>
          <w:szCs w:val="22"/>
        </w:rPr>
        <w:t xml:space="preserve">LS </w:t>
      </w:r>
      <w:r w:rsidR="0071340E" w:rsidRPr="0071340E">
        <w:rPr>
          <w:rFonts w:ascii="Arial" w:hAnsi="Arial" w:cs="Arial"/>
          <w:b/>
          <w:bCs/>
          <w:sz w:val="22"/>
          <w:szCs w:val="22"/>
        </w:rPr>
        <w:t>C4-243671</w:t>
      </w:r>
      <w:r w:rsidR="0071340E">
        <w:rPr>
          <w:rFonts w:ascii="Arial" w:hAnsi="Arial" w:cs="Arial"/>
          <w:b/>
          <w:bCs/>
          <w:sz w:val="22"/>
          <w:szCs w:val="22"/>
        </w:rPr>
        <w:t xml:space="preserve"> </w:t>
      </w:r>
      <w:r w:rsidRPr="00AD6792">
        <w:rPr>
          <w:rFonts w:ascii="Arial" w:hAnsi="Arial" w:cs="Arial"/>
          <w:b/>
          <w:bCs/>
          <w:sz w:val="22"/>
          <w:szCs w:val="22"/>
        </w:rPr>
        <w:t xml:space="preserve">on </w:t>
      </w:r>
      <w:r w:rsidR="0071340E" w:rsidRPr="0071340E">
        <w:rPr>
          <w:rFonts w:ascii="Arial" w:hAnsi="Arial" w:cs="Arial"/>
          <w:b/>
          <w:bCs/>
          <w:sz w:val="22"/>
          <w:szCs w:val="22"/>
        </w:rPr>
        <w:t>Reply-LS on GSMA CVD-2023-0069 5G Core Network Attacks</w:t>
      </w:r>
    </w:p>
    <w:p w14:paraId="2C6E4D6E" w14:textId="5D83D4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340E" w:rsidRPr="0071340E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37B61F8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340E" w:rsidRPr="0071340E">
        <w:rPr>
          <w:rFonts w:ascii="Arial" w:hAnsi="Arial" w:cs="Arial"/>
          <w:b/>
          <w:bCs/>
          <w:sz w:val="22"/>
          <w:szCs w:val="22"/>
        </w:rPr>
        <w:t>TEI-18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90B3FA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D6792" w:rsidRPr="007643E4">
        <w:rPr>
          <w:rFonts w:ascii="Arial" w:hAnsi="Arial" w:cs="Arial"/>
          <w:b/>
          <w:sz w:val="22"/>
          <w:szCs w:val="22"/>
        </w:rPr>
        <w:t>SA WG3</w:t>
      </w:r>
    </w:p>
    <w:p w14:paraId="2548326B" w14:textId="770B47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340E">
        <w:rPr>
          <w:rFonts w:ascii="Arial" w:hAnsi="Arial" w:cs="Arial"/>
          <w:b/>
          <w:bCs/>
          <w:sz w:val="22"/>
          <w:szCs w:val="22"/>
          <w:lang w:val="fr-FR"/>
        </w:rPr>
        <w:t>CT WG4</w:t>
      </w:r>
    </w:p>
    <w:p w14:paraId="5DC2ED77" w14:textId="2884D0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5E0B" w:rsidRPr="0071340E">
        <w:rPr>
          <w:rFonts w:ascii="Arial" w:hAnsi="Arial" w:cs="Arial"/>
          <w:b/>
          <w:bCs/>
          <w:sz w:val="22"/>
          <w:szCs w:val="22"/>
        </w:rPr>
        <w:t>GSMA CVD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5A56D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117">
        <w:rPr>
          <w:rFonts w:ascii="Arial" w:hAnsi="Arial" w:cs="Arial"/>
          <w:b/>
          <w:bCs/>
          <w:sz w:val="22"/>
          <w:szCs w:val="22"/>
        </w:rPr>
        <w:t>Zander Lei</w:t>
      </w:r>
    </w:p>
    <w:p w14:paraId="06AAC4F0" w14:textId="77777777" w:rsidR="004F1117" w:rsidRDefault="004F1117" w:rsidP="004F1117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79C079F8" w14:textId="77777777" w:rsidR="004F1117" w:rsidRDefault="004F11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177B8C4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7B8EDFC" w:rsidR="00B97703" w:rsidRDefault="00B97703" w:rsidP="004F11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0ECCE3" w14:textId="7DF9D167" w:rsidR="0071340E" w:rsidRDefault="00FD64A6" w:rsidP="00FD64A6">
      <w:pPr>
        <w:rPr>
          <w:iCs/>
        </w:rPr>
      </w:pPr>
      <w:r w:rsidRPr="003A027B">
        <w:rPr>
          <w:iCs/>
        </w:rPr>
        <w:t xml:space="preserve">SA3 </w:t>
      </w:r>
      <w:r w:rsidRPr="003129DD">
        <w:rPr>
          <w:iCs/>
        </w:rPr>
        <w:t xml:space="preserve">would like to thank </w:t>
      </w:r>
      <w:r w:rsidR="0071340E">
        <w:rPr>
          <w:iCs/>
        </w:rPr>
        <w:t>CT4</w:t>
      </w:r>
      <w:r w:rsidRPr="003129DD">
        <w:rPr>
          <w:iCs/>
        </w:rPr>
        <w:t xml:space="preserve"> for the LS on </w:t>
      </w:r>
      <w:r w:rsidR="0071340E" w:rsidRPr="00C72B1E">
        <w:rPr>
          <w:color w:val="000000"/>
        </w:rPr>
        <w:t>Reply-LS on GSMA CVD-2023-0069 5G Core Network Attacks</w:t>
      </w:r>
      <w:r w:rsidRPr="003129DD">
        <w:rPr>
          <w:iCs/>
        </w:rPr>
        <w:t>.</w:t>
      </w:r>
      <w:r>
        <w:rPr>
          <w:iCs/>
        </w:rPr>
        <w:t xml:space="preserve"> </w:t>
      </w:r>
      <w:r w:rsidRPr="003A027B">
        <w:rPr>
          <w:iCs/>
        </w:rPr>
        <w:t xml:space="preserve">SA3 </w:t>
      </w:r>
      <w:r w:rsidR="00155B57">
        <w:rPr>
          <w:iCs/>
        </w:rPr>
        <w:t xml:space="preserve">confirms </w:t>
      </w:r>
      <w:r w:rsidR="0071340E">
        <w:rPr>
          <w:iCs/>
        </w:rPr>
        <w:t xml:space="preserve">that </w:t>
      </w:r>
      <w:r w:rsidR="00C80CE5">
        <w:rPr>
          <w:iCs/>
        </w:rPr>
        <w:t xml:space="preserve">SA3 has same </w:t>
      </w:r>
      <w:r w:rsidR="0071340E">
        <w:rPr>
          <w:iCs/>
        </w:rPr>
        <w:t xml:space="preserve">understanding </w:t>
      </w:r>
      <w:r w:rsidR="00C80CE5">
        <w:rPr>
          <w:iCs/>
        </w:rPr>
        <w:t>with</w:t>
      </w:r>
      <w:r w:rsidR="0071340E">
        <w:rPr>
          <w:iCs/>
        </w:rPr>
        <w:t xml:space="preserve"> CT4.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1A015B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1340E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2DEA4E16" w14:textId="17FF3E4A" w:rsidR="005C071A" w:rsidRPr="000F6242" w:rsidRDefault="00B97703" w:rsidP="005C071A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C071A" w:rsidRPr="00822BD7">
        <w:t xml:space="preserve">SA3 </w:t>
      </w:r>
      <w:r w:rsidR="005C071A">
        <w:t xml:space="preserve">kindly </w:t>
      </w:r>
      <w:r w:rsidR="005C071A" w:rsidRPr="00822BD7">
        <w:t xml:space="preserve">asks </w:t>
      </w:r>
      <w:r w:rsidR="00695E0B">
        <w:t>CT4</w:t>
      </w:r>
      <w:r w:rsidR="0071340E" w:rsidRPr="0071340E">
        <w:t xml:space="preserve"> 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D17BD31" w14:textId="77777777" w:rsidR="00695E0B" w:rsidRDefault="00695E0B" w:rsidP="00695E0B">
      <w:r w:rsidRPr="000644C6">
        <w:t>SA3#120</w:t>
      </w:r>
      <w:r w:rsidRPr="000644C6">
        <w:tab/>
        <w:t>17 – 21 February 2025</w:t>
      </w:r>
      <w:r w:rsidRPr="000644C6">
        <w:tab/>
      </w:r>
      <w:r w:rsidRPr="000644C6">
        <w:tab/>
        <w:t>Athens (Greece)</w:t>
      </w:r>
    </w:p>
    <w:p w14:paraId="52C1E6C7" w14:textId="77777777" w:rsidR="00695E0B" w:rsidRPr="009D6429" w:rsidRDefault="00695E0B" w:rsidP="00695E0B">
      <w:r w:rsidRPr="00A67A69">
        <w:t>SA3#121</w:t>
      </w:r>
      <w:r w:rsidRPr="00A67A69">
        <w:tab/>
        <w:t>7 – 11 April 2025</w:t>
      </w:r>
      <w:r w:rsidRPr="00A67A69">
        <w:tab/>
      </w:r>
      <w:r w:rsidRPr="00A67A69">
        <w:tab/>
        <w:t>Goteborg, Sweden</w:t>
      </w:r>
    </w:p>
    <w:p w14:paraId="054FEDCB" w14:textId="3430541D" w:rsidR="006052AD" w:rsidRPr="00695E0B" w:rsidRDefault="006052AD" w:rsidP="00695E0B"/>
    <w:sectPr w:rsidR="006052AD" w:rsidRPr="00695E0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D51C37" w14:textId="77777777" w:rsidR="004A482A" w:rsidRDefault="004A482A">
      <w:pPr>
        <w:spacing w:after="0"/>
      </w:pPr>
      <w:r>
        <w:separator/>
      </w:r>
    </w:p>
  </w:endnote>
  <w:endnote w:type="continuationSeparator" w:id="0">
    <w:p w14:paraId="214D82D9" w14:textId="77777777" w:rsidR="004A482A" w:rsidRDefault="004A48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931A8E" w14:textId="77777777" w:rsidR="004A482A" w:rsidRDefault="004A482A">
      <w:pPr>
        <w:spacing w:after="0"/>
      </w:pPr>
      <w:r>
        <w:separator/>
      </w:r>
    </w:p>
  </w:footnote>
  <w:footnote w:type="continuationSeparator" w:id="0">
    <w:p w14:paraId="05A1D3B4" w14:textId="77777777" w:rsidR="004A482A" w:rsidRDefault="004A48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F96F22"/>
    <w:multiLevelType w:val="hybridMultilevel"/>
    <w:tmpl w:val="7974C986"/>
    <w:lvl w:ilvl="0" w:tplc="6AD60FB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F64209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64076033">
    <w:abstractNumId w:val="8"/>
  </w:num>
  <w:num w:numId="2" w16cid:durableId="246232153">
    <w:abstractNumId w:val="7"/>
  </w:num>
  <w:num w:numId="3" w16cid:durableId="1734812994">
    <w:abstractNumId w:val="5"/>
  </w:num>
  <w:num w:numId="4" w16cid:durableId="1750619985">
    <w:abstractNumId w:val="4"/>
  </w:num>
  <w:num w:numId="5" w16cid:durableId="1436095544">
    <w:abstractNumId w:val="2"/>
  </w:num>
  <w:num w:numId="6" w16cid:durableId="1129394892">
    <w:abstractNumId w:val="1"/>
  </w:num>
  <w:num w:numId="7" w16cid:durableId="1002514444">
    <w:abstractNumId w:val="0"/>
  </w:num>
  <w:num w:numId="8" w16cid:durableId="1521775587">
    <w:abstractNumId w:val="9"/>
  </w:num>
  <w:num w:numId="9" w16cid:durableId="478964337">
    <w:abstractNumId w:val="3"/>
  </w:num>
  <w:num w:numId="10" w16cid:durableId="21344020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47CC9"/>
    <w:rsid w:val="00074D3C"/>
    <w:rsid w:val="00084D35"/>
    <w:rsid w:val="000B21DF"/>
    <w:rsid w:val="000E6116"/>
    <w:rsid w:val="000E74D3"/>
    <w:rsid w:val="000F6242"/>
    <w:rsid w:val="00103FF1"/>
    <w:rsid w:val="00155B57"/>
    <w:rsid w:val="00196B59"/>
    <w:rsid w:val="001A14F2"/>
    <w:rsid w:val="001A3EF2"/>
    <w:rsid w:val="001B3A86"/>
    <w:rsid w:val="001B763F"/>
    <w:rsid w:val="00215C2C"/>
    <w:rsid w:val="00220060"/>
    <w:rsid w:val="00226381"/>
    <w:rsid w:val="002415C0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4716C"/>
    <w:rsid w:val="004542F8"/>
    <w:rsid w:val="00470DF6"/>
    <w:rsid w:val="00490D22"/>
    <w:rsid w:val="004A482A"/>
    <w:rsid w:val="004E3939"/>
    <w:rsid w:val="004E65B2"/>
    <w:rsid w:val="004F1117"/>
    <w:rsid w:val="004F32F4"/>
    <w:rsid w:val="00526DDD"/>
    <w:rsid w:val="005B6433"/>
    <w:rsid w:val="005C071A"/>
    <w:rsid w:val="006052AD"/>
    <w:rsid w:val="006929C4"/>
    <w:rsid w:val="00695E0B"/>
    <w:rsid w:val="006A629D"/>
    <w:rsid w:val="006D7D01"/>
    <w:rsid w:val="006E0070"/>
    <w:rsid w:val="006F6D1F"/>
    <w:rsid w:val="0071340E"/>
    <w:rsid w:val="00723127"/>
    <w:rsid w:val="0073766B"/>
    <w:rsid w:val="007B43D4"/>
    <w:rsid w:val="007F4F92"/>
    <w:rsid w:val="008758B0"/>
    <w:rsid w:val="008A7D8A"/>
    <w:rsid w:val="008B6F92"/>
    <w:rsid w:val="008D3E9C"/>
    <w:rsid w:val="008D772F"/>
    <w:rsid w:val="00914CD1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D6792"/>
    <w:rsid w:val="00AE1B3E"/>
    <w:rsid w:val="00B35644"/>
    <w:rsid w:val="00B724D3"/>
    <w:rsid w:val="00B97703"/>
    <w:rsid w:val="00BA3D66"/>
    <w:rsid w:val="00BC0ACC"/>
    <w:rsid w:val="00BE05D4"/>
    <w:rsid w:val="00C04BFC"/>
    <w:rsid w:val="00C17229"/>
    <w:rsid w:val="00C4569C"/>
    <w:rsid w:val="00C652F3"/>
    <w:rsid w:val="00C80CE5"/>
    <w:rsid w:val="00C91EF3"/>
    <w:rsid w:val="00CB2B16"/>
    <w:rsid w:val="00CF6087"/>
    <w:rsid w:val="00D14BB6"/>
    <w:rsid w:val="00D31981"/>
    <w:rsid w:val="00D33624"/>
    <w:rsid w:val="00D7484B"/>
    <w:rsid w:val="00DC47B4"/>
    <w:rsid w:val="00E003DF"/>
    <w:rsid w:val="00E21616"/>
    <w:rsid w:val="00E2241D"/>
    <w:rsid w:val="00E665BE"/>
    <w:rsid w:val="00EB0BC7"/>
    <w:rsid w:val="00EE31A4"/>
    <w:rsid w:val="00F25496"/>
    <w:rsid w:val="00F667CF"/>
    <w:rsid w:val="00F803BE"/>
    <w:rsid w:val="00FB2E7B"/>
    <w:rsid w:val="00FD64A6"/>
    <w:rsid w:val="00FF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LSHeader">
    <w:name w:val="LSHeader"/>
    <w:rsid w:val="001A3EF2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23003-i70.</cp:lastModifiedBy>
  <cp:revision>6</cp:revision>
  <cp:lastPrinted>2002-04-23T07:10:00Z</cp:lastPrinted>
  <dcterms:created xsi:type="dcterms:W3CDTF">2024-11-04T09:46:00Z</dcterms:created>
  <dcterms:modified xsi:type="dcterms:W3CDTF">2024-11-16T10:46:00Z</dcterms:modified>
</cp:coreProperties>
</file>